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</w:tblGrid>
      <w:tr w:rsidR="009E0802" w:rsidRPr="008F6547" w14:paraId="7634F4C7" w14:textId="7777777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017940C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397499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7DEF907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A85B51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68206D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54DD9EC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6AE0ED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E7B7133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0B25C03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4580B88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31AA2C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9F644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5D7373C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C6ED628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CC7AC9A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E4B6CA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64454A42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13EAEE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798C19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3578FF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56F9B96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5B0B83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3DD041D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48B2D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120210C4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449F23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67B0201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F39CE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CD852D7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11EEF007" w14:textId="77777777" w:rsidR="009E0802" w:rsidRPr="008F6547" w:rsidRDefault="00026536" w:rsidP="00F24D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>
              <w:fldChar w:fldCharType="end"/>
            </w:r>
          </w:p>
        </w:tc>
      </w:tr>
      <w:tr w:rsidR="009E0802" w:rsidRPr="008F6547" w14:paraId="232E2E57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08A274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4E4CF78F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79C2045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65663044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3DB48F41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2E88DAC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3E8FF0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3300AF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3C500896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3FC7143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568F60" w14:textId="77777777" w:rsidR="0013068A" w:rsidRPr="008F6547" w:rsidRDefault="0013068A" w:rsidP="0013068A"/>
        </w:tc>
      </w:tr>
      <w:tr w:rsidR="00597968" w:rsidRPr="008F6547" w14:paraId="0D0A50B0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35F609D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4FF023A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FC627C2" w14:textId="77777777" w:rsidR="0013068A" w:rsidRPr="008F6547" w:rsidRDefault="0013068A" w:rsidP="0013068A"/>
        </w:tc>
      </w:tr>
      <w:tr w:rsidR="00597968" w:rsidRPr="008F6547" w14:paraId="685EE86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A959AC2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D03BEB5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07A9A4" w14:textId="77777777" w:rsidR="0013068A" w:rsidRPr="008F6547" w:rsidRDefault="0013068A" w:rsidP="00940F19"/>
        </w:tc>
      </w:tr>
      <w:tr w:rsidR="00140608" w:rsidRPr="00597968" w14:paraId="02716A3D" w14:textId="77777777" w:rsidTr="0089492C">
        <w:trPr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43B8268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0AABF8B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16100A73" w14:textId="77777777" w:rsidTr="0089492C">
        <w:trPr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54054CE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A63E9DF" w14:textId="77777777" w:rsidR="000D2F1B" w:rsidRPr="00C74A8F" w:rsidRDefault="003355C0" w:rsidP="00333698">
            <w:pPr>
              <w:rPr>
                <w:b/>
              </w:rPr>
            </w:pPr>
            <w:r>
              <w:rPr>
                <w:b/>
              </w:rPr>
              <w:t>Durchführung von Bauleistungen</w:t>
            </w:r>
          </w:p>
        </w:tc>
      </w:tr>
      <w:tr w:rsidR="000D2F1B" w:rsidRPr="008F6547" w14:paraId="44896510" w14:textId="77777777" w:rsidTr="0089492C">
        <w:trPr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6D899D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0545097B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343B7F48" w14:textId="77777777" w:rsidTr="0089492C">
        <w:trPr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6F0A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4D7C4A4E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55F4642F" w14:textId="77777777" w:rsidTr="0089492C">
        <w:trPr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8ECB0A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26102F54" w14:textId="4C6745E2" w:rsidR="005F33EB" w:rsidRPr="00C74A8F" w:rsidRDefault="007F12A5" w:rsidP="00734059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A7DAB" w:rsidRPr="00FA7DAB">
              <w:t xml:space="preserve">Kanalneubau </w:t>
            </w:r>
            <w:proofErr w:type="spellStart"/>
            <w:r w:rsidR="00FA7DAB" w:rsidRPr="00FA7DAB">
              <w:t>Mercatorquartier</w:t>
            </w:r>
            <w:proofErr w:type="spellEnd"/>
            <w:r w:rsidR="00FA7DAB" w:rsidRPr="00FA7DAB">
              <w:t xml:space="preserve"> BA IV - </w:t>
            </w:r>
            <w:proofErr w:type="spellStart"/>
            <w:r w:rsidR="00FA7DAB" w:rsidRPr="00FA7DAB">
              <w:t>Keppelshof</w:t>
            </w:r>
            <w:proofErr w:type="spellEnd"/>
            <w:r w:rsidR="00FA7DAB" w:rsidRPr="00FA7DAB">
              <w:t xml:space="preserve"> und Bohnengasse in Duisburg-Altstadt</w:t>
            </w:r>
            <w:r>
              <w:fldChar w:fldCharType="end"/>
            </w:r>
          </w:p>
        </w:tc>
      </w:tr>
      <w:tr w:rsidR="005C638C" w:rsidRPr="001C60F2" w14:paraId="36919007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BB44188" w14:textId="77777777" w:rsidR="006112E3" w:rsidRDefault="006112E3" w:rsidP="000D2F1B">
            <w:pPr>
              <w:jc w:val="left"/>
              <w:rPr>
                <w:b/>
                <w:bCs/>
              </w:rPr>
            </w:pPr>
          </w:p>
          <w:p w14:paraId="6D42CBCE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4E122C" w:rsidRPr="001C60F2" w14:paraId="6453BCC2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94F2F7E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DDDAB2C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7BFC8BE0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28F08DD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3F1500A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B7D3A56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E33E99C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95BC97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370F288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82C2A1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C7F2A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8B573B2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4244AE1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2F598410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71DD6079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566FE4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C0F73FE" w14:textId="25996D86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7E19BFC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4529DBAD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7FEFCBDF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4CAFFF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CB547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57444FA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48870C4D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A29ACB6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D6D2B6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0274FA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F27CB2F" w14:textId="77777777" w:rsidR="004E122C" w:rsidRPr="00DB26B8" w:rsidRDefault="00DF0D66" w:rsidP="006D43FE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04AA73D0" w14:textId="77777777" w:rsidR="004E122C" w:rsidRPr="00DB26B8" w:rsidRDefault="001013A4" w:rsidP="00987558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 xml:space="preserve">Verzeichnis der </w:t>
            </w:r>
            <w:r w:rsidR="00DF0D66" w:rsidRPr="00DB26B8">
              <w:rPr>
                <w:strike/>
              </w:rPr>
              <w:t>Leistungen</w:t>
            </w:r>
            <w:r w:rsidR="004F6A90" w:rsidRPr="00DB26B8">
              <w:rPr>
                <w:strike/>
              </w:rPr>
              <w:t>/Kapazitäten</w:t>
            </w:r>
            <w:r w:rsidR="00DF0D66" w:rsidRPr="00DB26B8">
              <w:rPr>
                <w:strike/>
              </w:rPr>
              <w:t xml:space="preserve"> anderer Unternehmen</w:t>
            </w:r>
          </w:p>
        </w:tc>
      </w:tr>
      <w:tr w:rsidR="00DF0D66" w:rsidRPr="001C60F2" w14:paraId="3C3346F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BD373CB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0E1CFF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A7B2BD7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24DC2B4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7D1DD48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6352CF9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10B0063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E1A84B8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0A626DE0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2873F198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C7055E6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C9C64BE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6D1C789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08E085A6" w14:textId="77777777" w:rsidR="00695337" w:rsidRPr="00520D3B" w:rsidRDefault="00C74A8F" w:rsidP="00B27615">
            <w:r>
              <w:rPr>
                <w:rFonts w:ascii="Helvetica" w:hAnsi="Helvetica" w:cs="Helvetica"/>
              </w:rPr>
              <w:t>Formblatt F4</w:t>
            </w:r>
          </w:p>
        </w:tc>
      </w:tr>
      <w:tr w:rsidR="000F3508" w:rsidRPr="001C60F2" w14:paraId="145ACB76" w14:textId="77777777" w:rsidTr="002F4DD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082838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AFB9135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FFE862E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26E8114" w14:textId="77777777" w:rsidR="002615C2" w:rsidRPr="00597968" w:rsidRDefault="002615C2" w:rsidP="002F4DD6">
            <w:pPr>
              <w:jc w:val="left"/>
            </w:pPr>
          </w:p>
        </w:tc>
      </w:tr>
      <w:tr w:rsidR="000F3508" w:rsidRPr="001C60F2" w14:paraId="6AD48FFC" w14:textId="77777777" w:rsidTr="00626C30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A3C369F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30859E9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26E2C11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79D5BB8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71EE36A4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7A4B758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51AB477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C89F8B1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41698BD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29FDAD2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AB32351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55ED071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16F35C0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26DD127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06C9072D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E928F6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2D50CC8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2581CF6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95BEE12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4D628109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9250CA2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C2722B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6D948970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6FD1C78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3A1E81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BB11ED2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74F81D9A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79B15708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6698E7C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A8C348A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FC877F5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8AEEC70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0D69D97E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64BFA6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B1912F3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BF8F7B4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59437EF1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1B19BC80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0C96681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96E3164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3698A97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2F6A4B7" w14:textId="77777777" w:rsidR="00E76F2B" w:rsidRPr="00597968" w:rsidRDefault="00E76F2B" w:rsidP="00E76F2B">
            <w:pPr>
              <w:jc w:val="left"/>
            </w:pPr>
          </w:p>
        </w:tc>
      </w:tr>
      <w:tr w:rsidR="002476B6" w:rsidRPr="00D1009B" w14:paraId="7C77B4C8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56140EF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3F04E0C6" w14:textId="77777777" w:rsidR="002476B6" w:rsidRDefault="002476B6" w:rsidP="002476B6">
            <w:pPr>
              <w:rPr>
                <w:b/>
                <w:sz w:val="16"/>
                <w:szCs w:val="16"/>
              </w:rPr>
            </w:pPr>
          </w:p>
          <w:p w14:paraId="392FDE80" w14:textId="77777777" w:rsidR="00B87F9D" w:rsidRPr="00D1009B" w:rsidRDefault="00B87F9D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260F8CBD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75F4628" w14:textId="77777777" w:rsidR="0051062D" w:rsidRDefault="0051062D" w:rsidP="00E76F2B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  <w:p w14:paraId="3D133CC8" w14:textId="77777777" w:rsidR="005E10DC" w:rsidRPr="005E10DC" w:rsidRDefault="005E10DC" w:rsidP="005E10DC"/>
        </w:tc>
      </w:tr>
      <w:tr w:rsidR="00E92DDD" w:rsidRPr="00D1009B" w14:paraId="64ACB980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D96FE76" w14:textId="77777777" w:rsidR="00E92DDD" w:rsidRPr="00D1009B" w:rsidRDefault="00E92DDD" w:rsidP="001C60F2">
            <w:pPr>
              <w:rPr>
                <w:sz w:val="8"/>
                <w:szCs w:val="8"/>
              </w:rPr>
            </w:pPr>
          </w:p>
        </w:tc>
      </w:tr>
      <w:tr w:rsidR="0051062D" w:rsidRPr="001C60F2" w14:paraId="2DE5CE0B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51554C06" w14:textId="77777777" w:rsidR="0051062D" w:rsidRPr="00410951" w:rsidRDefault="0051062D" w:rsidP="00E76F2B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50526AEE" w14:textId="77777777" w:rsidR="0051062D" w:rsidRPr="00410951" w:rsidRDefault="00026536" w:rsidP="00026536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04DD03C2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92DDD" w:rsidRPr="00D1009B" w14:paraId="78BEDC35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41E480C" w14:textId="77777777" w:rsidR="00E92DDD" w:rsidRPr="00D1009B" w:rsidRDefault="00DC7388" w:rsidP="001C60F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425A1" w:rsidRPr="00D425A1" w14:paraId="66B4E73A" w14:textId="77777777" w:rsidTr="005E10DC">
        <w:trPr>
          <w:trHeight w:val="80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4D12D404" w14:textId="77777777" w:rsidR="00D425A1" w:rsidRPr="00D425A1" w:rsidRDefault="00D425A1" w:rsidP="005E10DC">
            <w:pPr>
              <w:pStyle w:val="berschrift2"/>
              <w:numPr>
                <w:ilvl w:val="0"/>
                <w:numId w:val="0"/>
              </w:numPr>
              <w:ind w:left="567" w:hanging="567"/>
            </w:pPr>
          </w:p>
        </w:tc>
        <w:tc>
          <w:tcPr>
            <w:tcW w:w="2270" w:type="dxa"/>
            <w:gridSpan w:val="3"/>
            <w:vAlign w:val="bottom"/>
          </w:tcPr>
          <w:p w14:paraId="665C738B" w14:textId="77777777" w:rsidR="00D425A1" w:rsidRPr="00D425A1" w:rsidRDefault="005E10DC" w:rsidP="00026536">
            <w:pPr>
              <w:jc w:val="left"/>
            </w:pPr>
            <w:r>
              <w:t xml:space="preserve">                                           </w:t>
            </w:r>
          </w:p>
        </w:tc>
        <w:tc>
          <w:tcPr>
            <w:tcW w:w="1273" w:type="dxa"/>
            <w:vAlign w:val="bottom"/>
          </w:tcPr>
          <w:p w14:paraId="03C99063" w14:textId="77777777" w:rsidR="00D425A1" w:rsidRPr="0089492C" w:rsidRDefault="00D425A1" w:rsidP="00D425A1">
            <w:pPr>
              <w:jc w:val="center"/>
              <w:rPr>
                <w:b/>
              </w:rPr>
            </w:pPr>
          </w:p>
        </w:tc>
      </w:tr>
      <w:tr w:rsidR="00D425A1" w:rsidRPr="008B0B82" w14:paraId="3146CF7B" w14:textId="77777777" w:rsidTr="005E10DC">
        <w:trPr>
          <w:trHeight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5177DED" w14:textId="77777777" w:rsidR="00D425A1" w:rsidRPr="008B0B82" w:rsidRDefault="00D425A1" w:rsidP="00A84C96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</w:p>
        </w:tc>
      </w:tr>
      <w:tr w:rsidR="00DC7388" w:rsidRPr="00DF0D66" w14:paraId="7FB116D8" w14:textId="77777777" w:rsidTr="005E10DC">
        <w:trPr>
          <w:trHeight w:hRule="exact"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492681F" w14:textId="77777777" w:rsidR="00DC7388" w:rsidRPr="00DC7388" w:rsidRDefault="00DC7388" w:rsidP="00DC7388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51062D" w:rsidRPr="001C60F2" w14:paraId="43D9DB13" w14:textId="77777777" w:rsidTr="0089492C">
        <w:trPr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7C65567" w14:textId="77777777" w:rsidR="0051062D" w:rsidRPr="00410951" w:rsidRDefault="0051062D" w:rsidP="00E76F2B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EC730DA" w14:textId="77777777" w:rsidR="0051062D" w:rsidRPr="00410951" w:rsidRDefault="00026536" w:rsidP="00026536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5AA9EC44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92DDD" w:rsidRPr="00DF0D66" w14:paraId="7CC98BDF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B630BC" w14:textId="77777777" w:rsidR="00E92DDD" w:rsidRDefault="00E92DDD" w:rsidP="001C60F2">
            <w:pPr>
              <w:rPr>
                <w:b/>
              </w:rPr>
            </w:pPr>
          </w:p>
          <w:p w14:paraId="4378650D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4B932EA6" w14:textId="77777777" w:rsidTr="0089492C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B07D648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  <w:p w14:paraId="56B47420" w14:textId="77777777" w:rsidR="0051062D" w:rsidRPr="00FF10F9" w:rsidRDefault="0051062D" w:rsidP="00E76F2B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 w:rsidR="00723D55">
              <w:rPr>
                <w:rStyle w:val="Funotenzeichen"/>
              </w:rPr>
              <w:footnoteReference w:id="2"/>
            </w:r>
            <w:r w:rsidR="005C638C">
              <w:t xml:space="preserve"> </w:t>
            </w:r>
            <w:r w:rsidR="005C638C" w:rsidRPr="005C638C">
              <w:t>sowie auf die Preise für angeordnete Leistungen, die auf Grundlage der Preisermittlung für die vertragliche Leistung zu bilden sind</w:t>
            </w:r>
            <w:r w:rsidR="005C638C"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63D7E603" w14:textId="77777777" w:rsidR="0051062D" w:rsidRPr="00410951" w:rsidRDefault="00026536" w:rsidP="00026536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6C9FDAA0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CF73FA" w:rsidRPr="001C60F2" w14:paraId="72E4001E" w14:textId="77777777" w:rsidTr="00E2142E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68718053" w14:textId="77777777" w:rsidR="00CF73FA" w:rsidRPr="00410951" w:rsidRDefault="00CF73FA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554F12D" w14:textId="77777777" w:rsidR="00CF73FA" w:rsidRDefault="00CF73FA" w:rsidP="001C60F2">
            <w:pPr>
              <w:rPr>
                <w:b/>
              </w:rPr>
            </w:pPr>
          </w:p>
          <w:p w14:paraId="06B54350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22C30D18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FE5779C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/>
            </w:pPr>
          </w:p>
          <w:p w14:paraId="112A6721" w14:textId="77777777" w:rsidR="0051062D" w:rsidRPr="00410951" w:rsidRDefault="0051062D" w:rsidP="00E76F2B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232128" w:rsidRPr="001C60F2" w14:paraId="7A846CCC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DA1CB9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D8CB83A" w14:textId="77777777" w:rsidR="00232128" w:rsidRPr="001C60F2" w:rsidRDefault="00232128" w:rsidP="00FC1D18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 w:rsidR="0052651F">
              <w:t xml:space="preserve"> </w:t>
            </w:r>
            <w:r w:rsidR="00AB5132">
              <w:t>201</w:t>
            </w:r>
            <w:r w:rsidR="00FC1D18">
              <w:t>6</w:t>
            </w:r>
            <w:r w:rsidRPr="001C60F2">
              <w:t>,</w:t>
            </w:r>
          </w:p>
        </w:tc>
      </w:tr>
      <w:tr w:rsidR="00232128" w:rsidRPr="001C60F2" w14:paraId="5B50AE8F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54EC53F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9F1D488" w14:textId="77777777" w:rsidR="00232128" w:rsidRDefault="00232128" w:rsidP="00D464F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="00AB5132">
              <w:t>Unterlagen gem. Aufforderung zur</w:t>
            </w:r>
            <w:r w:rsidR="006A45D8">
              <w:t xml:space="preserve"> Angebotsabgabe, Anlagen – Teil </w:t>
            </w:r>
            <w:r w:rsidR="00AB5132">
              <w:t>B</w:t>
            </w:r>
            <w:r w:rsidR="00AB5132" w:rsidRPr="001C60F2" w:rsidDel="00AB5132">
              <w:t xml:space="preserve"> </w:t>
            </w:r>
          </w:p>
          <w:p w14:paraId="4D734CA8" w14:textId="77777777" w:rsidR="005E10DC" w:rsidRPr="005E10DC" w:rsidRDefault="005E10DC" w:rsidP="005E10DC"/>
        </w:tc>
      </w:tr>
      <w:tr w:rsidR="00CF73FA" w:rsidRPr="001C60F2" w14:paraId="524C8196" w14:textId="77777777" w:rsidTr="00E76F2B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458282" w14:textId="77777777" w:rsidR="00CF73FA" w:rsidRPr="001C60F2" w:rsidRDefault="00CF73FA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2AC97E9" w14:textId="77777777" w:rsidR="00CF73FA" w:rsidRPr="001C60F2" w:rsidRDefault="00CF73FA" w:rsidP="00355674">
            <w:pPr>
              <w:pStyle w:val="AnstrichTabelle"/>
            </w:pPr>
          </w:p>
        </w:tc>
      </w:tr>
      <w:tr w:rsidR="0051062D" w:rsidRPr="00410951" w14:paraId="6D88381E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5C143D51" w14:textId="77777777" w:rsidR="0051062D" w:rsidRPr="001C60F2" w:rsidRDefault="0051062D" w:rsidP="00E76F2B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0F8146DD" w14:textId="77777777" w:rsidR="0051062D" w:rsidRPr="00D425A1" w:rsidRDefault="0051062D" w:rsidP="00026536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 w:rsidR="00A473E3"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594545" w:rsidRPr="0051062D" w14:paraId="160BAF40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DDDBAB5" w14:textId="77777777" w:rsidR="00594545" w:rsidRPr="0051062D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E506321" w14:textId="77777777" w:rsidR="00594545" w:rsidRPr="001C60F2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CF7DDBA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5C020242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41D8813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BFA228A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0B420C3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4ED6AE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08EC666" w14:textId="77777777" w:rsidR="00594545" w:rsidRPr="001C60F2" w:rsidRDefault="00594545" w:rsidP="00603E73"/>
        </w:tc>
        <w:tc>
          <w:tcPr>
            <w:tcW w:w="1279" w:type="dxa"/>
            <w:gridSpan w:val="3"/>
            <w:vAlign w:val="center"/>
          </w:tcPr>
          <w:p w14:paraId="405E1431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4396D2C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A1E14DD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F134112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72F1D35A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959AEC9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093159B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35B0CB2D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A6F5E7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D877190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1C90F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9F136C8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46276B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8631A4D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2CF4BB10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3B92C67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1E95239" w14:textId="77777777" w:rsidR="00594545" w:rsidRPr="009E0802" w:rsidRDefault="00A473E3" w:rsidP="00603E73">
            <w:r>
              <w:t>HPQR</w:t>
            </w:r>
            <w:r w:rsidR="00D006B5">
              <w:t>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F041046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E10DC" w:rsidRPr="009E0802" w14:paraId="67038425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CF58F7" w14:textId="77777777" w:rsidR="005E10DC" w:rsidRPr="0027784E" w:rsidRDefault="005E10DC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E94F26B" w14:textId="77777777" w:rsidR="005E10DC" w:rsidRPr="009E0802" w:rsidRDefault="005E10DC" w:rsidP="00603E73"/>
        </w:tc>
        <w:tc>
          <w:tcPr>
            <w:tcW w:w="1279" w:type="dxa"/>
            <w:gridSpan w:val="3"/>
            <w:vAlign w:val="center"/>
          </w:tcPr>
          <w:p w14:paraId="2324C1EC" w14:textId="77777777" w:rsidR="005E10DC" w:rsidRPr="009E0802" w:rsidRDefault="005E10DC" w:rsidP="00603E73"/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4304669" w14:textId="77777777" w:rsidR="005E10DC" w:rsidRDefault="005E10DC" w:rsidP="00026536"/>
        </w:tc>
        <w:tc>
          <w:tcPr>
            <w:tcW w:w="1507" w:type="dxa"/>
            <w:gridSpan w:val="3"/>
            <w:vAlign w:val="center"/>
          </w:tcPr>
          <w:p w14:paraId="5B0A1584" w14:textId="77777777" w:rsidR="005E10DC" w:rsidRDefault="005E10DC" w:rsidP="00603E73"/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CE84DF5" w14:textId="77777777" w:rsidR="005E10DC" w:rsidRDefault="005E10DC" w:rsidP="00026536"/>
        </w:tc>
      </w:tr>
      <w:tr w:rsidR="005C16A9" w:rsidRPr="00410951" w14:paraId="5F4FDD68" w14:textId="77777777" w:rsidTr="00E76F2B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0CF17EF9" w14:textId="77777777" w:rsidR="005C16A9" w:rsidRPr="00FF10F9" w:rsidDel="00594545" w:rsidRDefault="005C16A9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27A0CFC7" w14:textId="77777777" w:rsidR="005C16A9" w:rsidRPr="001C60F2" w:rsidRDefault="005C16A9" w:rsidP="00502C6F">
            <w:pPr>
              <w:jc w:val="left"/>
            </w:pPr>
          </w:p>
        </w:tc>
      </w:tr>
      <w:tr w:rsidR="0051062D" w:rsidRPr="00410951" w14:paraId="5F515515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15EDD000" w14:textId="77777777" w:rsidR="0051062D" w:rsidRPr="001C60F2" w:rsidRDefault="0051062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27784E" w14:paraId="55B82F03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39F29A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01CCDF9" w14:textId="77777777" w:rsidR="00E92DDD" w:rsidRPr="0027784E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0C167CA3" w14:textId="77777777" w:rsidR="00E92DDD" w:rsidRDefault="00E92DDD" w:rsidP="00CB1036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92DDD" w:rsidRPr="0027784E" w14:paraId="09C616A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F06FF7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4042375" w14:textId="77777777" w:rsidR="00E92DDD" w:rsidRPr="00E92DDD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6DD11957" w14:textId="77777777" w:rsidR="00E92DDD" w:rsidRDefault="00E92DDD" w:rsidP="00CB1036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</w:t>
            </w:r>
            <w:r w:rsidR="005C149E">
              <w:t>/Kapazitäten</w:t>
            </w:r>
            <w:r>
              <w:t xml:space="preserve"> anderer Unternehmer aufgeführt sind, im eigenen Betrieb ausführen werde(n).</w:t>
            </w:r>
          </w:p>
        </w:tc>
      </w:tr>
      <w:tr w:rsidR="00E2142E" w:rsidRPr="00DF0D66" w14:paraId="5A9D3A0F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F5F6B1F" w14:textId="77777777" w:rsidR="00E2142E" w:rsidRPr="00410951" w:rsidRDefault="00E2142E" w:rsidP="00AB7E0A">
            <w:pPr>
              <w:rPr>
                <w:b/>
              </w:rPr>
            </w:pPr>
          </w:p>
        </w:tc>
      </w:tr>
    </w:tbl>
    <w:p w14:paraId="5CC93B52" w14:textId="77777777" w:rsidR="000F3508" w:rsidRDefault="000F3508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21CFB09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2EF5ABE1" w14:textId="77777777" w:rsidR="00E92DDD" w:rsidRPr="001C60F2" w:rsidRDefault="00E92DDD" w:rsidP="00E76F2B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076F03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7B5EF7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59AF7513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B2B4E7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3E19B181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8E71E05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57786B2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3577558C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10206E0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BB6CF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034F338B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07914D2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6E583E7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72A7DDA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442AF694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F425233" w14:textId="77777777" w:rsidR="00E92DDD" w:rsidRPr="001C60F2" w:rsidRDefault="00E92DDD" w:rsidP="00B70393"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37E2FC84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61A0E4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E662B43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50967A69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41909A8A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9FE1CC9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44A313C6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F3A7B15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0F9A1A2E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8565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C6EF7AD" w14:textId="77777777" w:rsidTr="0089492C">
        <w:trPr>
          <w:cantSplit/>
          <w:trHeight w:val="284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B0E03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45853E84" w14:textId="77777777" w:rsidR="00E92DDD" w:rsidRDefault="00E92DDD" w:rsidP="00347E05">
            <w:pPr>
              <w:jc w:val="left"/>
            </w:pPr>
          </w:p>
          <w:p w14:paraId="23BC14FD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17DE8E2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65BD7B4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26917B4C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205A46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3C3412A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 w:rsidR="00C74A8F">
              <w:rPr>
                <w:b/>
                <w:bCs/>
              </w:rPr>
              <w:t>nicht angegeben oder</w:t>
            </w:r>
            <w:r w:rsidRPr="006D4883">
              <w:rPr>
                <w:b/>
                <w:bCs/>
              </w:rPr>
              <w:t xml:space="preserve"> </w:t>
            </w:r>
          </w:p>
          <w:p w14:paraId="34BBBD9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21647962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3633CC28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F202B" w14:textId="77777777" w:rsidR="00603E51" w:rsidRDefault="00603E51">
      <w:r>
        <w:separator/>
      </w:r>
    </w:p>
    <w:p w14:paraId="3561E458" w14:textId="77777777" w:rsidR="00603E51" w:rsidRDefault="00603E51"/>
    <w:p w14:paraId="0781CBD4" w14:textId="77777777" w:rsidR="00603E51" w:rsidRDefault="00603E51"/>
  </w:endnote>
  <w:endnote w:type="continuationSeparator" w:id="0">
    <w:p w14:paraId="41FB41A4" w14:textId="77777777" w:rsidR="00603E51" w:rsidRDefault="00603E51">
      <w:r>
        <w:continuationSeparator/>
      </w:r>
    </w:p>
    <w:p w14:paraId="5F1217FA" w14:textId="77777777" w:rsidR="00603E51" w:rsidRDefault="00603E51"/>
    <w:p w14:paraId="542EC522" w14:textId="77777777" w:rsidR="00603E51" w:rsidRDefault="00603E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7602CED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B2E1508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1E98A15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382F1E3" wp14:editId="61868634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763079D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2816E3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64C50549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23D4A" w14:textId="77777777" w:rsidR="00603E51" w:rsidRDefault="00603E51" w:rsidP="00026D23">
      <w:r>
        <w:separator/>
      </w:r>
    </w:p>
  </w:footnote>
  <w:footnote w:type="continuationSeparator" w:id="0">
    <w:p w14:paraId="7CEEA53D" w14:textId="77777777" w:rsidR="00603E51" w:rsidRDefault="00603E51">
      <w:r>
        <w:continuationSeparator/>
      </w:r>
    </w:p>
    <w:p w14:paraId="6A45FE5B" w14:textId="77777777" w:rsidR="00603E51" w:rsidRDefault="00603E51"/>
    <w:p w14:paraId="1A3BEA2A" w14:textId="77777777" w:rsidR="00603E51" w:rsidRDefault="00603E51"/>
  </w:footnote>
  <w:footnote w:id="1">
    <w:p w14:paraId="00D75295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5F87E1DD" w14:textId="77777777" w:rsidR="00E76F2B" w:rsidRPr="006F2B9B" w:rsidRDefault="00E76F2B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5663" w14:textId="77777777" w:rsidR="00E76F2B" w:rsidRDefault="00E76F2B">
    <w:pPr>
      <w:pStyle w:val="Kopfzeile"/>
    </w:pPr>
    <w:r w:rsidRPr="007D5567">
      <w:t>213</w:t>
    </w:r>
  </w:p>
  <w:p w14:paraId="1811D9A7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1337229">
    <w:abstractNumId w:val="1"/>
  </w:num>
  <w:num w:numId="2" w16cid:durableId="163786803">
    <w:abstractNumId w:val="7"/>
  </w:num>
  <w:num w:numId="3" w16cid:durableId="278076331">
    <w:abstractNumId w:val="9"/>
  </w:num>
  <w:num w:numId="4" w16cid:durableId="259880029">
    <w:abstractNumId w:val="23"/>
  </w:num>
  <w:num w:numId="5" w16cid:durableId="409426198">
    <w:abstractNumId w:val="11"/>
  </w:num>
  <w:num w:numId="6" w16cid:durableId="1673101237">
    <w:abstractNumId w:val="3"/>
  </w:num>
  <w:num w:numId="7" w16cid:durableId="2126121651">
    <w:abstractNumId w:val="14"/>
  </w:num>
  <w:num w:numId="8" w16cid:durableId="185564846">
    <w:abstractNumId w:val="10"/>
  </w:num>
  <w:num w:numId="9" w16cid:durableId="1555189953">
    <w:abstractNumId w:val="22"/>
  </w:num>
  <w:num w:numId="10" w16cid:durableId="333991626">
    <w:abstractNumId w:val="6"/>
  </w:num>
  <w:num w:numId="11" w16cid:durableId="1395422792">
    <w:abstractNumId w:val="13"/>
  </w:num>
  <w:num w:numId="12" w16cid:durableId="1558710826">
    <w:abstractNumId w:val="13"/>
  </w:num>
  <w:num w:numId="13" w16cid:durableId="831798837">
    <w:abstractNumId w:val="13"/>
  </w:num>
  <w:num w:numId="14" w16cid:durableId="1529297970">
    <w:abstractNumId w:val="13"/>
  </w:num>
  <w:num w:numId="15" w16cid:durableId="180557747">
    <w:abstractNumId w:val="13"/>
  </w:num>
  <w:num w:numId="16" w16cid:durableId="1303924139">
    <w:abstractNumId w:val="2"/>
  </w:num>
  <w:num w:numId="17" w16cid:durableId="928122954">
    <w:abstractNumId w:val="2"/>
  </w:num>
  <w:num w:numId="18" w16cid:durableId="135489372">
    <w:abstractNumId w:val="18"/>
  </w:num>
  <w:num w:numId="19" w16cid:durableId="1745685943">
    <w:abstractNumId w:val="15"/>
  </w:num>
  <w:num w:numId="20" w16cid:durableId="225461785">
    <w:abstractNumId w:val="12"/>
  </w:num>
  <w:num w:numId="21" w16cid:durableId="1771581120">
    <w:abstractNumId w:val="8"/>
  </w:num>
  <w:num w:numId="22" w16cid:durableId="2029335112">
    <w:abstractNumId w:val="0"/>
  </w:num>
  <w:num w:numId="23" w16cid:durableId="1792430860">
    <w:abstractNumId w:val="17"/>
  </w:num>
  <w:num w:numId="24" w16cid:durableId="720129783">
    <w:abstractNumId w:val="20"/>
  </w:num>
  <w:num w:numId="25" w16cid:durableId="2075930512">
    <w:abstractNumId w:val="21"/>
  </w:num>
  <w:num w:numId="26" w16cid:durableId="1135374023">
    <w:abstractNumId w:val="4"/>
  </w:num>
  <w:num w:numId="27" w16cid:durableId="178274783">
    <w:abstractNumId w:val="16"/>
  </w:num>
  <w:num w:numId="28" w16cid:durableId="73747442">
    <w:abstractNumId w:val="19"/>
  </w:num>
  <w:num w:numId="29" w16cid:durableId="2102678975">
    <w:abstractNumId w:val="2"/>
  </w:num>
  <w:num w:numId="30" w16cid:durableId="1725566600">
    <w:abstractNumId w:val="2"/>
  </w:num>
  <w:num w:numId="31" w16cid:durableId="1786004191">
    <w:abstractNumId w:val="2"/>
  </w:num>
  <w:num w:numId="32" w16cid:durableId="1007292590">
    <w:abstractNumId w:val="2"/>
  </w:num>
  <w:num w:numId="33" w16cid:durableId="16088522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ldLMh8iEu6JVbaEkZI98RlTMyBChdKtfGYL9wT7TAahJMw3c89oGtOsXLvTA17h/mVEeGWyOjkDV3x9L8BjDA==" w:salt="dz5NmNF15lmbjMxBe74msw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1DF2"/>
    <w:rsid w:val="00036233"/>
    <w:rsid w:val="000364B9"/>
    <w:rsid w:val="00046C8E"/>
    <w:rsid w:val="00047B44"/>
    <w:rsid w:val="00064625"/>
    <w:rsid w:val="0006675C"/>
    <w:rsid w:val="00067E94"/>
    <w:rsid w:val="000733CD"/>
    <w:rsid w:val="00081305"/>
    <w:rsid w:val="000848E7"/>
    <w:rsid w:val="0009046A"/>
    <w:rsid w:val="000A3ACD"/>
    <w:rsid w:val="000A42AA"/>
    <w:rsid w:val="000A77E4"/>
    <w:rsid w:val="000C070F"/>
    <w:rsid w:val="000D2327"/>
    <w:rsid w:val="000D2F1B"/>
    <w:rsid w:val="000E1B6B"/>
    <w:rsid w:val="000E4AA2"/>
    <w:rsid w:val="000E6F88"/>
    <w:rsid w:val="000F3508"/>
    <w:rsid w:val="000F66A4"/>
    <w:rsid w:val="001009C5"/>
    <w:rsid w:val="001013A4"/>
    <w:rsid w:val="001028D9"/>
    <w:rsid w:val="0010301E"/>
    <w:rsid w:val="00106076"/>
    <w:rsid w:val="0010771E"/>
    <w:rsid w:val="00107D29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60149"/>
    <w:rsid w:val="0016588E"/>
    <w:rsid w:val="00175C17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431"/>
    <w:rsid w:val="001D5DCB"/>
    <w:rsid w:val="001D7178"/>
    <w:rsid w:val="001E0C92"/>
    <w:rsid w:val="001F47CC"/>
    <w:rsid w:val="002020DB"/>
    <w:rsid w:val="00202A29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029"/>
    <w:rsid w:val="002615C2"/>
    <w:rsid w:val="002616D0"/>
    <w:rsid w:val="00263542"/>
    <w:rsid w:val="002748DF"/>
    <w:rsid w:val="00274D50"/>
    <w:rsid w:val="0027784E"/>
    <w:rsid w:val="00280E29"/>
    <w:rsid w:val="0028568E"/>
    <w:rsid w:val="00285F4A"/>
    <w:rsid w:val="00286C4B"/>
    <w:rsid w:val="00290C26"/>
    <w:rsid w:val="002918D8"/>
    <w:rsid w:val="00297EB4"/>
    <w:rsid w:val="002A58E3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77A"/>
    <w:rsid w:val="002E4A3E"/>
    <w:rsid w:val="002E642B"/>
    <w:rsid w:val="002E6BD6"/>
    <w:rsid w:val="002E7C57"/>
    <w:rsid w:val="002F10A4"/>
    <w:rsid w:val="002F3C65"/>
    <w:rsid w:val="002F4952"/>
    <w:rsid w:val="002F5009"/>
    <w:rsid w:val="002F6302"/>
    <w:rsid w:val="00310390"/>
    <w:rsid w:val="00315E2A"/>
    <w:rsid w:val="003220B5"/>
    <w:rsid w:val="00322598"/>
    <w:rsid w:val="00327698"/>
    <w:rsid w:val="0033209B"/>
    <w:rsid w:val="00332321"/>
    <w:rsid w:val="00332B34"/>
    <w:rsid w:val="00333698"/>
    <w:rsid w:val="003355C0"/>
    <w:rsid w:val="00337953"/>
    <w:rsid w:val="00341074"/>
    <w:rsid w:val="00342C08"/>
    <w:rsid w:val="00342C75"/>
    <w:rsid w:val="00347E05"/>
    <w:rsid w:val="00351096"/>
    <w:rsid w:val="00354662"/>
    <w:rsid w:val="003552CC"/>
    <w:rsid w:val="00355674"/>
    <w:rsid w:val="00355F55"/>
    <w:rsid w:val="00366C20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8F6"/>
    <w:rsid w:val="003B1E74"/>
    <w:rsid w:val="003B6F65"/>
    <w:rsid w:val="003B7BE2"/>
    <w:rsid w:val="003C2C44"/>
    <w:rsid w:val="003C30CD"/>
    <w:rsid w:val="003C6D2B"/>
    <w:rsid w:val="003D3E99"/>
    <w:rsid w:val="003E2CD4"/>
    <w:rsid w:val="003E4B7B"/>
    <w:rsid w:val="003E604E"/>
    <w:rsid w:val="003E79F7"/>
    <w:rsid w:val="003F4BB2"/>
    <w:rsid w:val="00402A1B"/>
    <w:rsid w:val="00403C66"/>
    <w:rsid w:val="004100AE"/>
    <w:rsid w:val="00410951"/>
    <w:rsid w:val="004204FD"/>
    <w:rsid w:val="004212BA"/>
    <w:rsid w:val="00423569"/>
    <w:rsid w:val="00424038"/>
    <w:rsid w:val="004275C3"/>
    <w:rsid w:val="00435DB1"/>
    <w:rsid w:val="0044202E"/>
    <w:rsid w:val="0045228F"/>
    <w:rsid w:val="00454471"/>
    <w:rsid w:val="004564AA"/>
    <w:rsid w:val="0045726B"/>
    <w:rsid w:val="00460AA1"/>
    <w:rsid w:val="00465A6F"/>
    <w:rsid w:val="0047055A"/>
    <w:rsid w:val="0047343B"/>
    <w:rsid w:val="00477548"/>
    <w:rsid w:val="00480ABD"/>
    <w:rsid w:val="004818FE"/>
    <w:rsid w:val="00484CC4"/>
    <w:rsid w:val="00485D27"/>
    <w:rsid w:val="00492429"/>
    <w:rsid w:val="00493D8E"/>
    <w:rsid w:val="00495570"/>
    <w:rsid w:val="004A180D"/>
    <w:rsid w:val="004B202C"/>
    <w:rsid w:val="004B723E"/>
    <w:rsid w:val="004C19E2"/>
    <w:rsid w:val="004C3362"/>
    <w:rsid w:val="004C4880"/>
    <w:rsid w:val="004C5609"/>
    <w:rsid w:val="004D561A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0404A"/>
    <w:rsid w:val="0051062D"/>
    <w:rsid w:val="00520D3B"/>
    <w:rsid w:val="005262CB"/>
    <w:rsid w:val="0052651F"/>
    <w:rsid w:val="005333C9"/>
    <w:rsid w:val="00534027"/>
    <w:rsid w:val="00534AA0"/>
    <w:rsid w:val="00536B3D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B58C0"/>
    <w:rsid w:val="005B7B46"/>
    <w:rsid w:val="005C149E"/>
    <w:rsid w:val="005C16A9"/>
    <w:rsid w:val="005C27BD"/>
    <w:rsid w:val="005C301C"/>
    <w:rsid w:val="005C41DA"/>
    <w:rsid w:val="005C5228"/>
    <w:rsid w:val="005C638C"/>
    <w:rsid w:val="005D2752"/>
    <w:rsid w:val="005E10DC"/>
    <w:rsid w:val="005E64B0"/>
    <w:rsid w:val="005F32A5"/>
    <w:rsid w:val="005F33EB"/>
    <w:rsid w:val="005F41CD"/>
    <w:rsid w:val="005F4EFC"/>
    <w:rsid w:val="00603E51"/>
    <w:rsid w:val="00603E73"/>
    <w:rsid w:val="00605DD3"/>
    <w:rsid w:val="00606550"/>
    <w:rsid w:val="00607EE7"/>
    <w:rsid w:val="006112E3"/>
    <w:rsid w:val="00614636"/>
    <w:rsid w:val="00616B65"/>
    <w:rsid w:val="00616C8F"/>
    <w:rsid w:val="00617BE8"/>
    <w:rsid w:val="006217F6"/>
    <w:rsid w:val="00622C9A"/>
    <w:rsid w:val="00630A3F"/>
    <w:rsid w:val="0063407D"/>
    <w:rsid w:val="00640260"/>
    <w:rsid w:val="00643351"/>
    <w:rsid w:val="00660458"/>
    <w:rsid w:val="0066119D"/>
    <w:rsid w:val="00663E32"/>
    <w:rsid w:val="00667DCD"/>
    <w:rsid w:val="00670038"/>
    <w:rsid w:val="006822E7"/>
    <w:rsid w:val="006832B7"/>
    <w:rsid w:val="00692462"/>
    <w:rsid w:val="006942EC"/>
    <w:rsid w:val="00695337"/>
    <w:rsid w:val="0069669F"/>
    <w:rsid w:val="006A0B0F"/>
    <w:rsid w:val="006A45D8"/>
    <w:rsid w:val="006A5AED"/>
    <w:rsid w:val="006A5CF2"/>
    <w:rsid w:val="006A66F3"/>
    <w:rsid w:val="006B66AA"/>
    <w:rsid w:val="006B7CF1"/>
    <w:rsid w:val="006C5A31"/>
    <w:rsid w:val="006C76A1"/>
    <w:rsid w:val="006D43FE"/>
    <w:rsid w:val="006D70A3"/>
    <w:rsid w:val="006E2374"/>
    <w:rsid w:val="006F0570"/>
    <w:rsid w:val="006F2B9B"/>
    <w:rsid w:val="006F369F"/>
    <w:rsid w:val="007065E6"/>
    <w:rsid w:val="00706FDC"/>
    <w:rsid w:val="00723D55"/>
    <w:rsid w:val="00724A78"/>
    <w:rsid w:val="00724CA7"/>
    <w:rsid w:val="00732EEA"/>
    <w:rsid w:val="00733C41"/>
    <w:rsid w:val="00734059"/>
    <w:rsid w:val="00734EDE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C6105"/>
    <w:rsid w:val="007D5567"/>
    <w:rsid w:val="007D614C"/>
    <w:rsid w:val="007E0991"/>
    <w:rsid w:val="007E61DB"/>
    <w:rsid w:val="007E7294"/>
    <w:rsid w:val="007F12A5"/>
    <w:rsid w:val="00802347"/>
    <w:rsid w:val="008039B3"/>
    <w:rsid w:val="00804FF9"/>
    <w:rsid w:val="0081095D"/>
    <w:rsid w:val="00812BF3"/>
    <w:rsid w:val="0081723D"/>
    <w:rsid w:val="00823EDF"/>
    <w:rsid w:val="00825E5C"/>
    <w:rsid w:val="00853F45"/>
    <w:rsid w:val="00860933"/>
    <w:rsid w:val="00864C52"/>
    <w:rsid w:val="00866DD9"/>
    <w:rsid w:val="00876BB1"/>
    <w:rsid w:val="0088658A"/>
    <w:rsid w:val="00893505"/>
    <w:rsid w:val="0089492C"/>
    <w:rsid w:val="00894C0C"/>
    <w:rsid w:val="008A4B0C"/>
    <w:rsid w:val="008A6864"/>
    <w:rsid w:val="008B0B82"/>
    <w:rsid w:val="008B1F06"/>
    <w:rsid w:val="008B4C5D"/>
    <w:rsid w:val="008B4D33"/>
    <w:rsid w:val="008D764D"/>
    <w:rsid w:val="008D7FD0"/>
    <w:rsid w:val="008F2112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50EE"/>
    <w:rsid w:val="009515C7"/>
    <w:rsid w:val="00953BE2"/>
    <w:rsid w:val="00953C73"/>
    <w:rsid w:val="009555C5"/>
    <w:rsid w:val="00962412"/>
    <w:rsid w:val="00967807"/>
    <w:rsid w:val="0097166A"/>
    <w:rsid w:val="0097459E"/>
    <w:rsid w:val="0098230B"/>
    <w:rsid w:val="00987558"/>
    <w:rsid w:val="00991A98"/>
    <w:rsid w:val="00995989"/>
    <w:rsid w:val="009A3215"/>
    <w:rsid w:val="009A4BBA"/>
    <w:rsid w:val="009A75F3"/>
    <w:rsid w:val="009B37A2"/>
    <w:rsid w:val="009B5456"/>
    <w:rsid w:val="009C14BE"/>
    <w:rsid w:val="009C7373"/>
    <w:rsid w:val="009D3CC0"/>
    <w:rsid w:val="009D5046"/>
    <w:rsid w:val="009E0802"/>
    <w:rsid w:val="009E444D"/>
    <w:rsid w:val="009F383F"/>
    <w:rsid w:val="00A00872"/>
    <w:rsid w:val="00A010E4"/>
    <w:rsid w:val="00A0239A"/>
    <w:rsid w:val="00A03047"/>
    <w:rsid w:val="00A10E9A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186B"/>
    <w:rsid w:val="00A83E46"/>
    <w:rsid w:val="00A84C96"/>
    <w:rsid w:val="00A85D6B"/>
    <w:rsid w:val="00A9063C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3700"/>
    <w:rsid w:val="00AC56D5"/>
    <w:rsid w:val="00AC7F2D"/>
    <w:rsid w:val="00AD1748"/>
    <w:rsid w:val="00AD3E7E"/>
    <w:rsid w:val="00AD584D"/>
    <w:rsid w:val="00AE4AF0"/>
    <w:rsid w:val="00AE5809"/>
    <w:rsid w:val="00AE74AE"/>
    <w:rsid w:val="00AF1915"/>
    <w:rsid w:val="00B003C3"/>
    <w:rsid w:val="00B003CC"/>
    <w:rsid w:val="00B11D25"/>
    <w:rsid w:val="00B14EF0"/>
    <w:rsid w:val="00B168E0"/>
    <w:rsid w:val="00B23C01"/>
    <w:rsid w:val="00B3695F"/>
    <w:rsid w:val="00B378C2"/>
    <w:rsid w:val="00B40371"/>
    <w:rsid w:val="00B40909"/>
    <w:rsid w:val="00B4154F"/>
    <w:rsid w:val="00B415E0"/>
    <w:rsid w:val="00B429E8"/>
    <w:rsid w:val="00B434E5"/>
    <w:rsid w:val="00B52D7E"/>
    <w:rsid w:val="00B576FE"/>
    <w:rsid w:val="00B579CF"/>
    <w:rsid w:val="00B61D2B"/>
    <w:rsid w:val="00B64DD7"/>
    <w:rsid w:val="00B676E3"/>
    <w:rsid w:val="00B678BF"/>
    <w:rsid w:val="00B70393"/>
    <w:rsid w:val="00B720A6"/>
    <w:rsid w:val="00B8191F"/>
    <w:rsid w:val="00B84234"/>
    <w:rsid w:val="00B87F9D"/>
    <w:rsid w:val="00B9630B"/>
    <w:rsid w:val="00B96ADB"/>
    <w:rsid w:val="00B97153"/>
    <w:rsid w:val="00B9751C"/>
    <w:rsid w:val="00BA4121"/>
    <w:rsid w:val="00BA5E42"/>
    <w:rsid w:val="00BA7556"/>
    <w:rsid w:val="00BB1237"/>
    <w:rsid w:val="00BB495E"/>
    <w:rsid w:val="00BC12AD"/>
    <w:rsid w:val="00BC1C9D"/>
    <w:rsid w:val="00BC2DD5"/>
    <w:rsid w:val="00BD01D4"/>
    <w:rsid w:val="00BD1AB8"/>
    <w:rsid w:val="00BE10D5"/>
    <w:rsid w:val="00BF5AA7"/>
    <w:rsid w:val="00C03D38"/>
    <w:rsid w:val="00C04FCD"/>
    <w:rsid w:val="00C101BF"/>
    <w:rsid w:val="00C10DA7"/>
    <w:rsid w:val="00C14A93"/>
    <w:rsid w:val="00C170C0"/>
    <w:rsid w:val="00C17C46"/>
    <w:rsid w:val="00C2154C"/>
    <w:rsid w:val="00C246AC"/>
    <w:rsid w:val="00C24C04"/>
    <w:rsid w:val="00C26124"/>
    <w:rsid w:val="00C2678D"/>
    <w:rsid w:val="00C27171"/>
    <w:rsid w:val="00C2722B"/>
    <w:rsid w:val="00C30192"/>
    <w:rsid w:val="00C45CD7"/>
    <w:rsid w:val="00C55A6C"/>
    <w:rsid w:val="00C647C8"/>
    <w:rsid w:val="00C74A8F"/>
    <w:rsid w:val="00C764C5"/>
    <w:rsid w:val="00C81A77"/>
    <w:rsid w:val="00CB1036"/>
    <w:rsid w:val="00CB2EEB"/>
    <w:rsid w:val="00CB5872"/>
    <w:rsid w:val="00CC61D1"/>
    <w:rsid w:val="00CD00F6"/>
    <w:rsid w:val="00CD254F"/>
    <w:rsid w:val="00CD54C7"/>
    <w:rsid w:val="00CD6BE8"/>
    <w:rsid w:val="00CF26FA"/>
    <w:rsid w:val="00CF64C4"/>
    <w:rsid w:val="00CF68D2"/>
    <w:rsid w:val="00CF73FA"/>
    <w:rsid w:val="00CF7884"/>
    <w:rsid w:val="00D006B5"/>
    <w:rsid w:val="00D00C76"/>
    <w:rsid w:val="00D05C74"/>
    <w:rsid w:val="00D1009B"/>
    <w:rsid w:val="00D13957"/>
    <w:rsid w:val="00D16F15"/>
    <w:rsid w:val="00D23B01"/>
    <w:rsid w:val="00D25D27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5410"/>
    <w:rsid w:val="00D66680"/>
    <w:rsid w:val="00D73780"/>
    <w:rsid w:val="00D8356B"/>
    <w:rsid w:val="00D93428"/>
    <w:rsid w:val="00D942F8"/>
    <w:rsid w:val="00DA0A69"/>
    <w:rsid w:val="00DA276D"/>
    <w:rsid w:val="00DA3796"/>
    <w:rsid w:val="00DB0D4A"/>
    <w:rsid w:val="00DB26B8"/>
    <w:rsid w:val="00DB3FA8"/>
    <w:rsid w:val="00DB4595"/>
    <w:rsid w:val="00DB5B7E"/>
    <w:rsid w:val="00DB62A1"/>
    <w:rsid w:val="00DB6C0D"/>
    <w:rsid w:val="00DB796D"/>
    <w:rsid w:val="00DC2EA6"/>
    <w:rsid w:val="00DC35D8"/>
    <w:rsid w:val="00DC6699"/>
    <w:rsid w:val="00DC7388"/>
    <w:rsid w:val="00DC7E08"/>
    <w:rsid w:val="00DD48DA"/>
    <w:rsid w:val="00DD6287"/>
    <w:rsid w:val="00DD7B12"/>
    <w:rsid w:val="00DE0B50"/>
    <w:rsid w:val="00DE1038"/>
    <w:rsid w:val="00DE2F64"/>
    <w:rsid w:val="00DE3749"/>
    <w:rsid w:val="00DE420C"/>
    <w:rsid w:val="00DE6369"/>
    <w:rsid w:val="00DF0D66"/>
    <w:rsid w:val="00E0071D"/>
    <w:rsid w:val="00E02FAA"/>
    <w:rsid w:val="00E03E57"/>
    <w:rsid w:val="00E05D8D"/>
    <w:rsid w:val="00E07515"/>
    <w:rsid w:val="00E11219"/>
    <w:rsid w:val="00E1197E"/>
    <w:rsid w:val="00E12545"/>
    <w:rsid w:val="00E2142E"/>
    <w:rsid w:val="00E26892"/>
    <w:rsid w:val="00E30D32"/>
    <w:rsid w:val="00E322E9"/>
    <w:rsid w:val="00E3730E"/>
    <w:rsid w:val="00E4388C"/>
    <w:rsid w:val="00E46A2C"/>
    <w:rsid w:val="00E57794"/>
    <w:rsid w:val="00E578EB"/>
    <w:rsid w:val="00E6075F"/>
    <w:rsid w:val="00E6087B"/>
    <w:rsid w:val="00E65E03"/>
    <w:rsid w:val="00E72718"/>
    <w:rsid w:val="00E74FFB"/>
    <w:rsid w:val="00E760AF"/>
    <w:rsid w:val="00E76F2B"/>
    <w:rsid w:val="00E8206C"/>
    <w:rsid w:val="00E83CAB"/>
    <w:rsid w:val="00E85EBB"/>
    <w:rsid w:val="00E92DDD"/>
    <w:rsid w:val="00E93325"/>
    <w:rsid w:val="00EA0C40"/>
    <w:rsid w:val="00EC05C1"/>
    <w:rsid w:val="00EC7AED"/>
    <w:rsid w:val="00ED2579"/>
    <w:rsid w:val="00EE2B0B"/>
    <w:rsid w:val="00F074FC"/>
    <w:rsid w:val="00F104BB"/>
    <w:rsid w:val="00F133C2"/>
    <w:rsid w:val="00F21669"/>
    <w:rsid w:val="00F24D09"/>
    <w:rsid w:val="00F25E67"/>
    <w:rsid w:val="00F274F2"/>
    <w:rsid w:val="00F32C49"/>
    <w:rsid w:val="00F35D84"/>
    <w:rsid w:val="00F36772"/>
    <w:rsid w:val="00F43051"/>
    <w:rsid w:val="00F43465"/>
    <w:rsid w:val="00F47536"/>
    <w:rsid w:val="00F562AE"/>
    <w:rsid w:val="00F71560"/>
    <w:rsid w:val="00F71800"/>
    <w:rsid w:val="00F808BF"/>
    <w:rsid w:val="00F80C34"/>
    <w:rsid w:val="00F8655F"/>
    <w:rsid w:val="00F90ED7"/>
    <w:rsid w:val="00F92CF7"/>
    <w:rsid w:val="00F932C2"/>
    <w:rsid w:val="00F9571F"/>
    <w:rsid w:val="00FA0151"/>
    <w:rsid w:val="00FA26FA"/>
    <w:rsid w:val="00FA6D6C"/>
    <w:rsid w:val="00FA7DAB"/>
    <w:rsid w:val="00FB37F2"/>
    <w:rsid w:val="00FB4227"/>
    <w:rsid w:val="00FB5CB4"/>
    <w:rsid w:val="00FC0982"/>
    <w:rsid w:val="00FC1057"/>
    <w:rsid w:val="00FC14E3"/>
    <w:rsid w:val="00FC1D18"/>
    <w:rsid w:val="00FC6AAE"/>
    <w:rsid w:val="00FD3B6E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BE33EB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4F6DD-5BBC-46FF-98AF-9B7D0229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739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Arslan, Yunus</cp:lastModifiedBy>
  <cp:revision>84</cp:revision>
  <cp:lastPrinted>2024-07-15T07:21:00Z</cp:lastPrinted>
  <dcterms:created xsi:type="dcterms:W3CDTF">2022-01-27T14:34:00Z</dcterms:created>
  <dcterms:modified xsi:type="dcterms:W3CDTF">2026-07-14T06:53:00Z</dcterms:modified>
</cp:coreProperties>
</file>